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6AD64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0F768403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Chaplain to Geoffrey </w:t>
      </w:r>
      <w:proofErr w:type="spellStart"/>
      <w:r>
        <w:rPr>
          <w:rFonts w:cs="Times New Roman"/>
          <w:szCs w:val="24"/>
        </w:rPr>
        <w:t>Gippeswych</w:t>
      </w:r>
      <w:proofErr w:type="spellEnd"/>
      <w:r>
        <w:rPr>
          <w:rFonts w:cs="Times New Roman"/>
          <w:szCs w:val="24"/>
        </w:rPr>
        <w:t xml:space="preserve"> of Coventry(q.v.).</w:t>
      </w:r>
    </w:p>
    <w:p w14:paraId="50B320C9" w14:textId="77777777" w:rsidR="003D72E2" w:rsidRDefault="003D72E2" w:rsidP="003D72E2">
      <w:pPr>
        <w:pStyle w:val="NoSpacing"/>
        <w:rPr>
          <w:rFonts w:cs="Times New Roman"/>
          <w:szCs w:val="24"/>
        </w:rPr>
      </w:pPr>
    </w:p>
    <w:p w14:paraId="02FD9F1E" w14:textId="77777777" w:rsidR="003D72E2" w:rsidRDefault="003D72E2" w:rsidP="003D72E2">
      <w:pPr>
        <w:pStyle w:val="NoSpacing"/>
        <w:rPr>
          <w:rFonts w:cs="Times New Roman"/>
          <w:szCs w:val="24"/>
        </w:rPr>
      </w:pPr>
    </w:p>
    <w:p w14:paraId="56CE06D5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Jun.1417</w:t>
      </w:r>
      <w:r>
        <w:rPr>
          <w:rFonts w:cs="Times New Roman"/>
          <w:szCs w:val="24"/>
        </w:rPr>
        <w:tab/>
        <w:t xml:space="preserve">He is said to have ridden </w:t>
      </w:r>
      <w:proofErr w:type="gramStart"/>
      <w:r>
        <w:rPr>
          <w:rFonts w:cs="Times New Roman"/>
          <w:szCs w:val="24"/>
        </w:rPr>
        <w:t>fully-armed</w:t>
      </w:r>
      <w:proofErr w:type="gramEnd"/>
      <w:r>
        <w:rPr>
          <w:rFonts w:cs="Times New Roman"/>
          <w:szCs w:val="24"/>
        </w:rPr>
        <w:t xml:space="preserve"> to support Sir John Oldcastle(q.v.).</w:t>
      </w:r>
    </w:p>
    <w:p w14:paraId="38E8F76B" w14:textId="77777777" w:rsidR="003D72E2" w:rsidRDefault="003D72E2" w:rsidP="003D72E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p.297)</w:t>
      </w:r>
    </w:p>
    <w:p w14:paraId="5C688CC6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Sep.</w:t>
      </w:r>
      <w:r>
        <w:rPr>
          <w:rFonts w:cs="Times New Roman"/>
          <w:szCs w:val="24"/>
        </w:rPr>
        <w:tab/>
        <w:t>He was brought to trial. He was found not guilty of treason, but suspected of</w:t>
      </w:r>
    </w:p>
    <w:p w14:paraId="31ED7E05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lollardy</w:t>
      </w:r>
      <w:proofErr w:type="spellEnd"/>
      <w:r>
        <w:rPr>
          <w:rFonts w:cs="Times New Roman"/>
          <w:szCs w:val="24"/>
        </w:rPr>
        <w:t>, and he had to purge himself.   (ibid.)</w:t>
      </w:r>
    </w:p>
    <w:p w14:paraId="7F08437B" w14:textId="77777777" w:rsidR="003D72E2" w:rsidRDefault="003D72E2" w:rsidP="003D72E2">
      <w:pPr>
        <w:pStyle w:val="NoSpacing"/>
        <w:rPr>
          <w:rFonts w:cs="Times New Roman"/>
          <w:szCs w:val="24"/>
        </w:rPr>
      </w:pPr>
    </w:p>
    <w:p w14:paraId="7B11B254" w14:textId="77777777" w:rsidR="003D72E2" w:rsidRDefault="003D72E2" w:rsidP="003D72E2">
      <w:pPr>
        <w:pStyle w:val="NoSpacing"/>
        <w:rPr>
          <w:rFonts w:cs="Times New Roman"/>
          <w:szCs w:val="24"/>
        </w:rPr>
      </w:pPr>
    </w:p>
    <w:p w14:paraId="70F3290A" w14:textId="77777777" w:rsidR="003D72E2" w:rsidRDefault="003D72E2" w:rsidP="003D72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2022</w:t>
      </w:r>
    </w:p>
    <w:p w14:paraId="0D7B71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76DD" w14:textId="77777777" w:rsidR="003D72E2" w:rsidRDefault="003D72E2" w:rsidP="009139A6">
      <w:r>
        <w:separator/>
      </w:r>
    </w:p>
  </w:endnote>
  <w:endnote w:type="continuationSeparator" w:id="0">
    <w:p w14:paraId="7FBA0649" w14:textId="77777777" w:rsidR="003D72E2" w:rsidRDefault="003D72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3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FD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5F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09FE5" w14:textId="77777777" w:rsidR="003D72E2" w:rsidRDefault="003D72E2" w:rsidP="009139A6">
      <w:r>
        <w:separator/>
      </w:r>
    </w:p>
  </w:footnote>
  <w:footnote w:type="continuationSeparator" w:id="0">
    <w:p w14:paraId="72D082E9" w14:textId="77777777" w:rsidR="003D72E2" w:rsidRDefault="003D72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C8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79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5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E2"/>
    <w:rsid w:val="000666E0"/>
    <w:rsid w:val="002510B7"/>
    <w:rsid w:val="003D72E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8BCEA"/>
  <w15:chartTrackingRefBased/>
  <w15:docId w15:val="{AC96B635-2257-4E66-9F1A-98A4D12B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2023-05-21T18:28:00Z</dcterms:created>
  <dcterms:modified xsi:type="dcterms:W3CDTF">2023-05-21T18:29:00Z</dcterms:modified>
</cp:coreProperties>
</file>